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84" w:rsidRPr="00FA4A39" w:rsidRDefault="003F4C84" w:rsidP="004671F2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1844DE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3F4C84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306308" w:rsidRDefault="003F4C84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3F4C84" w:rsidRPr="00FA4A39" w:rsidRDefault="003F4C84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FA4A39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3F4C84" w:rsidRPr="007D54FF" w:rsidRDefault="003F4C8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3F4C84" w:rsidRPr="007D54FF" w:rsidRDefault="003F4C84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3F4C84" w:rsidRPr="007D54FF" w:rsidRDefault="003F4C8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3F4C84" w:rsidRPr="007D54FF" w:rsidRDefault="003F4C8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3F4C84" w:rsidRPr="007D54FF" w:rsidRDefault="003F4C8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3F4C84" w:rsidRPr="007D54FF" w:rsidRDefault="003F4C8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6C5097">
        <w:rPr>
          <w:rFonts w:ascii="Times New Roman" w:hAnsi="Times New Roman"/>
          <w:iCs/>
          <w:sz w:val="28"/>
          <w:szCs w:val="28"/>
        </w:rPr>
        <w:t>4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7D54FF" w:rsidRDefault="003F4C8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3F4C84" w:rsidRPr="007D54FF" w:rsidRDefault="003F4C84" w:rsidP="00CB52E5">
      <w:pPr>
        <w:pStyle w:val="ListParagraph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3F4C84" w:rsidRPr="007D54FF" w:rsidRDefault="003F4C8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3F4C84" w:rsidRPr="007D54FF" w:rsidRDefault="003F4C84" w:rsidP="00CB52E5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3F4C84" w:rsidRPr="007D54FF" w:rsidRDefault="003F4C84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3F4C84" w:rsidRPr="007D54FF" w:rsidRDefault="003F4C84" w:rsidP="00EA527D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3F4C84" w:rsidRPr="007D54FF" w:rsidRDefault="003F4C84" w:rsidP="006A053B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3F4C84" w:rsidRPr="007D54FF" w:rsidRDefault="003F4C84" w:rsidP="00EA527D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3F4C84" w:rsidRPr="007D54FF" w:rsidRDefault="003F4C84" w:rsidP="006A053B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3F4C84" w:rsidRPr="007D54FF" w:rsidRDefault="003F4C84" w:rsidP="00EA527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3F4C84" w:rsidRPr="007D54FF" w:rsidRDefault="003F4C8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3F4C84" w:rsidRPr="007D54FF" w:rsidRDefault="003F4C8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7D54FF" w:rsidRDefault="003F4C84" w:rsidP="00EA527D">
      <w:pPr>
        <w:pStyle w:val="BodyText"/>
        <w:rPr>
          <w:sz w:val="28"/>
          <w:szCs w:val="28"/>
          <w:lang w:eastAsia="en-GB"/>
        </w:rPr>
      </w:pPr>
    </w:p>
    <w:p w:rsidR="003F4C84" w:rsidRPr="007D54FF" w:rsidRDefault="003F4C84" w:rsidP="006A053B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3F4C84" w:rsidRPr="007D54FF" w:rsidRDefault="003F4C8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Способ нанесения маркировки штрих-кода должен обеспечивать ее качество, нестираемость в процессе эксплуатации, транспортирования и 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3F4C84" w:rsidRPr="007D54FF" w:rsidRDefault="003F4C84" w:rsidP="004A6912">
      <w:pPr>
        <w:pStyle w:val="ListParagraph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3F4C84" w:rsidRPr="007D54FF" w:rsidRDefault="003F4C84" w:rsidP="004A6912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14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3F4C84" w:rsidRPr="00CE6B6C" w:rsidRDefault="003F4C84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_GoBack"/>
      <w:bookmarkEnd w:id="5"/>
      <w:bookmarkEnd w:id="6"/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3F4C84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F4C84" w:rsidRPr="007D54FF" w:rsidTr="007F259B">
        <w:trPr>
          <w:trHeight w:val="1938"/>
          <w:jc w:val="center"/>
        </w:trPr>
        <w:tc>
          <w:tcPr>
            <w:tcW w:w="4965" w:type="dxa"/>
          </w:tcPr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3F4C84" w:rsidRPr="007D54FF" w:rsidRDefault="003F4C84" w:rsidP="007F259B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F4C84" w:rsidRPr="007D54FF" w:rsidRDefault="003F4C84" w:rsidP="007D54FF">
      <w:pPr>
        <w:jc w:val="both"/>
        <w:rPr>
          <w:rFonts w:ascii="Times New Roman" w:hAnsi="Times New Roman"/>
          <w:sz w:val="28"/>
          <w:szCs w:val="28"/>
        </w:rPr>
      </w:pPr>
    </w:p>
    <w:p w:rsidR="003F4C84" w:rsidRPr="007D54FF" w:rsidRDefault="003F4C84" w:rsidP="004A691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3F4C84" w:rsidRPr="007D54FF" w:rsidSect="00DB0448">
      <w:headerReference w:type="default" r:id="rId7"/>
      <w:foot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C84" w:rsidRDefault="003F4C84">
      <w:r>
        <w:separator/>
      </w:r>
    </w:p>
  </w:endnote>
  <w:endnote w:type="continuationSeparator" w:id="0">
    <w:p w:rsidR="003F4C84" w:rsidRDefault="003F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Pr="00572698" w:rsidRDefault="003F4C84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4</w:t>
    </w:r>
    <w:r w:rsidRPr="00572698">
      <w:rPr>
        <w:sz w:val="16"/>
        <w:szCs w:val="16"/>
      </w:rPr>
      <w:fldChar w:fldCharType="end"/>
    </w:r>
  </w:p>
  <w:p w:rsidR="003F4C84" w:rsidRDefault="003F4C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C84" w:rsidRDefault="003F4C84">
      <w:r>
        <w:separator/>
      </w:r>
    </w:p>
  </w:footnote>
  <w:footnote w:type="continuationSeparator" w:id="0">
    <w:p w:rsidR="003F4C84" w:rsidRDefault="003F4C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C84" w:rsidRDefault="003F4C84" w:rsidP="00E270BF">
    <w:pPr>
      <w:pStyle w:val="Header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4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502E"/>
    <w:rsid w:val="00147D87"/>
    <w:rsid w:val="0016479F"/>
    <w:rsid w:val="00172515"/>
    <w:rsid w:val="001844DE"/>
    <w:rsid w:val="001A024C"/>
    <w:rsid w:val="001B3F9D"/>
    <w:rsid w:val="001B54C4"/>
    <w:rsid w:val="001F2F2C"/>
    <w:rsid w:val="001F74A3"/>
    <w:rsid w:val="002042E4"/>
    <w:rsid w:val="00232DA8"/>
    <w:rsid w:val="002359B1"/>
    <w:rsid w:val="002372C5"/>
    <w:rsid w:val="0025643E"/>
    <w:rsid w:val="002A4AAC"/>
    <w:rsid w:val="002E7F26"/>
    <w:rsid w:val="00301424"/>
    <w:rsid w:val="00306308"/>
    <w:rsid w:val="003063CC"/>
    <w:rsid w:val="00351A04"/>
    <w:rsid w:val="00362CBD"/>
    <w:rsid w:val="0037130D"/>
    <w:rsid w:val="0039608B"/>
    <w:rsid w:val="003B632C"/>
    <w:rsid w:val="003C49D0"/>
    <w:rsid w:val="003D3794"/>
    <w:rsid w:val="003F4C84"/>
    <w:rsid w:val="00403145"/>
    <w:rsid w:val="00403938"/>
    <w:rsid w:val="00416055"/>
    <w:rsid w:val="00423406"/>
    <w:rsid w:val="00443588"/>
    <w:rsid w:val="00460FAA"/>
    <w:rsid w:val="00461E66"/>
    <w:rsid w:val="004671F2"/>
    <w:rsid w:val="0048783C"/>
    <w:rsid w:val="004A1A49"/>
    <w:rsid w:val="004A6912"/>
    <w:rsid w:val="004C0221"/>
    <w:rsid w:val="004D02F3"/>
    <w:rsid w:val="004D6F0F"/>
    <w:rsid w:val="004E2E77"/>
    <w:rsid w:val="004F5364"/>
    <w:rsid w:val="00543107"/>
    <w:rsid w:val="00550BE9"/>
    <w:rsid w:val="00572698"/>
    <w:rsid w:val="0059781E"/>
    <w:rsid w:val="005A481E"/>
    <w:rsid w:val="005A7061"/>
    <w:rsid w:val="005E00F1"/>
    <w:rsid w:val="005E08B5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8330B"/>
    <w:rsid w:val="0069768D"/>
    <w:rsid w:val="006A053B"/>
    <w:rsid w:val="006A3FF3"/>
    <w:rsid w:val="006B3E24"/>
    <w:rsid w:val="006C5097"/>
    <w:rsid w:val="006F504A"/>
    <w:rsid w:val="006F7435"/>
    <w:rsid w:val="00715005"/>
    <w:rsid w:val="00721B71"/>
    <w:rsid w:val="00727DE4"/>
    <w:rsid w:val="00735E07"/>
    <w:rsid w:val="0076601D"/>
    <w:rsid w:val="0077128E"/>
    <w:rsid w:val="007751A0"/>
    <w:rsid w:val="00795637"/>
    <w:rsid w:val="007B2FBC"/>
    <w:rsid w:val="007B5B1A"/>
    <w:rsid w:val="007C581F"/>
    <w:rsid w:val="007C5F63"/>
    <w:rsid w:val="007D439C"/>
    <w:rsid w:val="007D54FF"/>
    <w:rsid w:val="007E64E6"/>
    <w:rsid w:val="007F259B"/>
    <w:rsid w:val="007F6DF5"/>
    <w:rsid w:val="00822C0C"/>
    <w:rsid w:val="00844E63"/>
    <w:rsid w:val="0085419A"/>
    <w:rsid w:val="008555AD"/>
    <w:rsid w:val="00863263"/>
    <w:rsid w:val="0086613A"/>
    <w:rsid w:val="00891BA3"/>
    <w:rsid w:val="008A287E"/>
    <w:rsid w:val="008B5965"/>
    <w:rsid w:val="008B638B"/>
    <w:rsid w:val="008E6862"/>
    <w:rsid w:val="008E7D40"/>
    <w:rsid w:val="009043BA"/>
    <w:rsid w:val="009059E7"/>
    <w:rsid w:val="00924FC0"/>
    <w:rsid w:val="00930CF0"/>
    <w:rsid w:val="00941E01"/>
    <w:rsid w:val="00972EE1"/>
    <w:rsid w:val="00973F76"/>
    <w:rsid w:val="009844E2"/>
    <w:rsid w:val="00991C18"/>
    <w:rsid w:val="009A1B4B"/>
    <w:rsid w:val="009B126E"/>
    <w:rsid w:val="009C2190"/>
    <w:rsid w:val="009C47B3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67933"/>
    <w:rsid w:val="00B801B6"/>
    <w:rsid w:val="00BA71B0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5F36"/>
    <w:rsid w:val="00C877CE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36448"/>
    <w:rsid w:val="00D64275"/>
    <w:rsid w:val="00D67596"/>
    <w:rsid w:val="00D7107A"/>
    <w:rsid w:val="00D96703"/>
    <w:rsid w:val="00DB0448"/>
    <w:rsid w:val="00DC3911"/>
    <w:rsid w:val="00DD6BE4"/>
    <w:rsid w:val="00DF07E3"/>
    <w:rsid w:val="00DF2E9A"/>
    <w:rsid w:val="00E14E58"/>
    <w:rsid w:val="00E2010C"/>
    <w:rsid w:val="00E270BF"/>
    <w:rsid w:val="00E42EBE"/>
    <w:rsid w:val="00E4511B"/>
    <w:rsid w:val="00E611C5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46003"/>
    <w:rsid w:val="00F523CC"/>
    <w:rsid w:val="00F770B7"/>
    <w:rsid w:val="00F808D2"/>
    <w:rsid w:val="00FA4A39"/>
    <w:rsid w:val="00FB6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6601D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AB59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7D54F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99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5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2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8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5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8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19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99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1205</TotalTime>
  <Pages>4</Pages>
  <Words>811</Words>
  <Characters>4623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38</cp:revision>
  <cp:lastPrinted>2010-12-10T11:00:00Z</cp:lastPrinted>
  <dcterms:created xsi:type="dcterms:W3CDTF">2011-12-04T16:43:00Z</dcterms:created>
  <dcterms:modified xsi:type="dcterms:W3CDTF">2013-05-20T05:34:00Z</dcterms:modified>
</cp:coreProperties>
</file>